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F34B" w14:textId="77777777" w:rsidR="00CD3149" w:rsidRPr="007F05E6" w:rsidRDefault="00CD3149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4761346D" w14:textId="77777777" w:rsidR="00CD3149" w:rsidRPr="00692A45" w:rsidRDefault="00CD3149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77250B91" w14:textId="77777777" w:rsidR="00CD3149" w:rsidRDefault="00CD3149" w:rsidP="008456FF">
      <w:pPr>
        <w:pStyle w:val="Answer"/>
        <w:ind w:left="0"/>
      </w:pPr>
    </w:p>
    <w:p w14:paraId="6339AEF0" w14:textId="77777777" w:rsidR="00CD3149" w:rsidRDefault="00CD3149" w:rsidP="00C277D0">
      <w:pPr>
        <w:pStyle w:val="Answer"/>
        <w:numPr>
          <w:ilvl w:val="0"/>
          <w:numId w:val="37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36F9115E" w14:textId="77777777" w:rsidR="00CD3149" w:rsidRDefault="00CD3149" w:rsidP="00EA72D9">
      <w:pPr>
        <w:pStyle w:val="Answer"/>
        <w:ind w:left="0"/>
        <w:rPr>
          <w:lang w:val="en-US"/>
        </w:rPr>
      </w:pPr>
    </w:p>
    <w:p w14:paraId="0C1C175F" w14:textId="77777777" w:rsidR="00CD3149" w:rsidRDefault="00CD3149" w:rsidP="009D7E7F">
      <w:pPr>
        <w:pStyle w:val="Answer"/>
        <w:ind w:left="0" w:firstLine="360"/>
        <w:rPr>
          <w:color w:val="FF0000"/>
          <w:lang w:val="en-US"/>
        </w:rPr>
      </w:pPr>
      <w:r w:rsidRPr="00EA72D9">
        <w:rPr>
          <w:color w:val="FF0000"/>
          <w:lang w:val="en-US"/>
        </w:rPr>
        <w:t>CAD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</w:t>
      </w:r>
      <w:bookmarkStart w:id="0" w:name="_GoBack"/>
      <w:bookmarkEnd w:id="0"/>
      <w:r w:rsidRPr="00EA72D9">
        <w:rPr>
          <w:color w:val="FF0000"/>
          <w:lang w:val="en-US"/>
        </w:rPr>
        <w:t>omputer A</w:t>
      </w:r>
      <w:r>
        <w:rPr>
          <w:color w:val="FF0000"/>
          <w:lang w:val="en-US"/>
        </w:rPr>
        <w:t>ided Design</w:t>
      </w:r>
    </w:p>
    <w:p w14:paraId="2CB95148" w14:textId="77777777" w:rsidR="00CD3149" w:rsidRPr="00EA72D9" w:rsidRDefault="00CD3149" w:rsidP="009D7E7F">
      <w:pPr>
        <w:pStyle w:val="Answer"/>
        <w:ind w:left="0" w:firstLine="360"/>
        <w:rPr>
          <w:color w:val="FF0000"/>
        </w:rPr>
      </w:pPr>
      <w:r w:rsidRPr="00EA72D9">
        <w:rPr>
          <w:color w:val="FF0000"/>
          <w:lang w:val="en-US"/>
        </w:rPr>
        <w:t>CAM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Aided Manufacture</w:t>
      </w:r>
      <w:r>
        <w:rPr>
          <w:color w:val="FF0000"/>
          <w:lang w:val="en-US"/>
        </w:rPr>
        <w:t>.</w:t>
      </w:r>
    </w:p>
    <w:p w14:paraId="5C7012B8" w14:textId="77777777" w:rsidR="00CD3149" w:rsidRPr="00CB7749" w:rsidRDefault="00CD3149" w:rsidP="006F2A56">
      <w:pPr>
        <w:pStyle w:val="Answer"/>
        <w:ind w:left="1437"/>
      </w:pPr>
    </w:p>
    <w:p w14:paraId="528AF555" w14:textId="77777777" w:rsidR="00CD3149" w:rsidRDefault="00CD3149" w:rsidP="00C277D0">
      <w:pPr>
        <w:pStyle w:val="Answer"/>
        <w:numPr>
          <w:ilvl w:val="0"/>
          <w:numId w:val="37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37F2AB93" w14:textId="77777777" w:rsidR="00CD3149" w:rsidRPr="002E2C36" w:rsidRDefault="00CD3149" w:rsidP="006F2A56">
      <w:pPr>
        <w:pStyle w:val="Answer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73ACFD3E" w14:textId="77777777" w:rsidR="00CD3149" w:rsidRDefault="00CD3149" w:rsidP="00CB7749">
      <w:pPr>
        <w:pStyle w:val="Answer"/>
        <w:spacing w:line="480" w:lineRule="auto"/>
        <w:ind w:left="360"/>
      </w:pPr>
      <w:r w:rsidRPr="00BE32E5">
        <w:t>Modelling is the act of building a </w:t>
      </w:r>
      <w:r w:rsidRPr="00EA72D9">
        <w:rPr>
          <w:color w:val="FF0000"/>
          <w:u w:val="single"/>
        </w:rPr>
        <w:t>model.</w:t>
      </w:r>
      <w:r w:rsidRPr="00EA72D9">
        <w:rPr>
          <w:color w:val="FF0000"/>
        </w:rPr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A72D9">
        <w:rPr>
          <w:color w:val="FF0000"/>
          <w:u w:val="single"/>
        </w:rPr>
        <w:t>behaviour</w:t>
      </w:r>
      <w:r w:rsidRPr="009D7E7F">
        <w:rPr>
          <w:color w:val="FF0000"/>
        </w:rPr>
        <w:t xml:space="preserve"> </w:t>
      </w:r>
      <w:r w:rsidRPr="00EA72D9">
        <w:t xml:space="preserve">and </w:t>
      </w:r>
      <w:r w:rsidRPr="00EA72D9">
        <w:rPr>
          <w:color w:val="FF0000"/>
          <w:u w:val="single"/>
        </w:rPr>
        <w:t>performance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4E7C215E" w14:textId="77777777" w:rsidR="00CD3149" w:rsidRDefault="00CD3149" w:rsidP="00BE32E5">
      <w:pPr>
        <w:pStyle w:val="Answer"/>
        <w:ind w:left="0"/>
      </w:pPr>
    </w:p>
    <w:p w14:paraId="0B18F815" w14:textId="77777777" w:rsidR="00CD3149" w:rsidRDefault="00CD3149" w:rsidP="00C277D0">
      <w:pPr>
        <w:pStyle w:val="Answer"/>
        <w:numPr>
          <w:ilvl w:val="0"/>
          <w:numId w:val="37"/>
        </w:numPr>
      </w:pPr>
      <w:r>
        <w:t>Name two types of modelling used in the built environment?</w:t>
      </w:r>
    </w:p>
    <w:p w14:paraId="57F1E471" w14:textId="77777777" w:rsidR="00CD3149" w:rsidRDefault="00CD3149" w:rsidP="002E2C36">
      <w:pPr>
        <w:pStyle w:val="Answer"/>
        <w:ind w:left="720"/>
      </w:pPr>
    </w:p>
    <w:p w14:paraId="75D5A055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Air pollution modelling</w:t>
      </w:r>
    </w:p>
    <w:p w14:paraId="1F74E28E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Noise modelling</w:t>
      </w:r>
    </w:p>
    <w:p w14:paraId="622416DC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Flood protection modelling</w:t>
      </w:r>
    </w:p>
    <w:p w14:paraId="1D8DD562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Wind modelling</w:t>
      </w:r>
    </w:p>
    <w:p w14:paraId="653FD3CF" w14:textId="77777777" w:rsidR="00CD3149" w:rsidRDefault="00CD3149" w:rsidP="00423AF8">
      <w:pPr>
        <w:pStyle w:val="Answer"/>
      </w:pPr>
    </w:p>
    <w:p w14:paraId="5CADA9C7" w14:textId="77777777" w:rsidR="00CD3149" w:rsidRDefault="00CD3149" w:rsidP="00C277D0">
      <w:pPr>
        <w:pStyle w:val="Answer"/>
        <w:numPr>
          <w:ilvl w:val="0"/>
          <w:numId w:val="37"/>
        </w:numPr>
      </w:pPr>
      <w:r>
        <w:t>How can smart technology help save money and conserve energy?</w:t>
      </w:r>
    </w:p>
    <w:p w14:paraId="0D57219F" w14:textId="77777777" w:rsidR="00CD3149" w:rsidRDefault="00CD3149" w:rsidP="002E2C36">
      <w:pPr>
        <w:pStyle w:val="Answer"/>
        <w:ind w:left="720"/>
      </w:pPr>
    </w:p>
    <w:p w14:paraId="62B17A92" w14:textId="77777777" w:rsidR="00CD3149" w:rsidRPr="002E2C36" w:rsidRDefault="00CD31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It can regulate and automate the use of energy, for example</w:t>
      </w:r>
      <w:r>
        <w:rPr>
          <w:color w:val="FF0000"/>
        </w:rPr>
        <w:t>,</w:t>
      </w:r>
      <w:r w:rsidRPr="002E2C36">
        <w:rPr>
          <w:color w:val="FF0000"/>
        </w:rPr>
        <w:t xml:space="preserve"> by switching off or adjusting lights, heating, and cooling appliances when they are not in use, or when the required conditions have been achieved. </w:t>
      </w:r>
    </w:p>
    <w:p w14:paraId="4DB81A84" w14:textId="77777777" w:rsidR="00CD3149" w:rsidRPr="002E2C36" w:rsidRDefault="00CD31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This saves money and at the same time helps conserve energy.</w:t>
      </w:r>
    </w:p>
    <w:p w14:paraId="2ADE0DE0" w14:textId="77777777" w:rsidR="00CD3149" w:rsidRDefault="00CD3149" w:rsidP="006711DD">
      <w:pPr>
        <w:pStyle w:val="Answer"/>
        <w:ind w:left="0"/>
      </w:pPr>
    </w:p>
    <w:p w14:paraId="23C70EA3" w14:textId="77777777" w:rsidR="00CD3149" w:rsidRPr="00BE32E5" w:rsidRDefault="00CD3149" w:rsidP="00BE32E5">
      <w:pPr>
        <w:pStyle w:val="Answer"/>
        <w:ind w:left="0"/>
      </w:pPr>
    </w:p>
    <w:p w14:paraId="268948E6" w14:textId="77777777" w:rsidR="00CD3149" w:rsidRDefault="00CD3149" w:rsidP="006F2A56">
      <w:pPr>
        <w:pStyle w:val="Answer"/>
        <w:ind w:left="0"/>
        <w:rPr>
          <w:lang w:val="en-US"/>
        </w:rPr>
      </w:pPr>
    </w:p>
    <w:p w14:paraId="7BBE768B" w14:textId="77777777" w:rsidR="00CD3149" w:rsidRDefault="00CD3149" w:rsidP="005C2269">
      <w:pPr>
        <w:pStyle w:val="Answer"/>
        <w:ind w:left="0"/>
      </w:pPr>
    </w:p>
    <w:p w14:paraId="54D6AE47" w14:textId="77777777" w:rsidR="00CD3149" w:rsidRDefault="00CD3149" w:rsidP="00474F67">
      <w:pPr>
        <w:rPr>
          <w:rFonts w:cs="Arial"/>
          <w:szCs w:val="22"/>
        </w:rPr>
      </w:pPr>
    </w:p>
    <w:p w14:paraId="4AE8B654" w14:textId="77777777" w:rsidR="00CD3149" w:rsidRDefault="00CD3149" w:rsidP="00AD179E">
      <w:pPr>
        <w:pStyle w:val="Answer"/>
        <w:tabs>
          <w:tab w:val="left" w:pos="2400"/>
        </w:tabs>
      </w:pPr>
      <w:r>
        <w:tab/>
      </w:r>
    </w:p>
    <w:p w14:paraId="5CA79ADE" w14:textId="77777777" w:rsidR="00CD3149" w:rsidRDefault="00CD3149" w:rsidP="00474F67">
      <w:pPr>
        <w:rPr>
          <w:rFonts w:cs="Arial"/>
          <w:szCs w:val="22"/>
        </w:rPr>
      </w:pPr>
    </w:p>
    <w:p w14:paraId="24ED1523" w14:textId="77777777" w:rsidR="00CD3149" w:rsidRDefault="00CD3149" w:rsidP="006E1028">
      <w:pPr>
        <w:pStyle w:val="Answer"/>
      </w:pPr>
    </w:p>
    <w:p w14:paraId="34AF1291" w14:textId="77777777" w:rsidR="00474F67" w:rsidRDefault="00474F67" w:rsidP="00474F67">
      <w:pPr>
        <w:rPr>
          <w:rFonts w:cs="Arial"/>
          <w:szCs w:val="22"/>
        </w:rPr>
      </w:pPr>
    </w:p>
    <w:p w14:paraId="3B68170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0290" w14:textId="77777777" w:rsidR="00CD3149" w:rsidRDefault="00CD3149">
      <w:pPr>
        <w:spacing w:before="0" w:after="0"/>
      </w:pPr>
      <w:r>
        <w:separator/>
      </w:r>
    </w:p>
  </w:endnote>
  <w:endnote w:type="continuationSeparator" w:id="0">
    <w:p w14:paraId="6EC5DDEC" w14:textId="77777777" w:rsidR="00CD3149" w:rsidRDefault="00CD31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8C0B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4A95AE" wp14:editId="2F5CFE7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8AE7FAD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65058F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A95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78AE7FAD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65058F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D9AF54C" wp14:editId="5CC124D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D3149">
      <w:fldChar w:fldCharType="begin"/>
    </w:r>
    <w:r w:rsidR="00CD3149">
      <w:instrText xml:space="preserve"> NUMPAGES   \* MERGEFORMAT </w:instrText>
    </w:r>
    <w:r w:rsidR="00CD3149">
      <w:fldChar w:fldCharType="separate"/>
    </w:r>
    <w:r w:rsidR="00F03E33">
      <w:t>1</w:t>
    </w:r>
    <w:r w:rsidR="00CD31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80C8F" w14:textId="77777777" w:rsidR="00CD3149" w:rsidRDefault="00CD3149">
      <w:pPr>
        <w:spacing w:before="0" w:after="0"/>
      </w:pPr>
      <w:r>
        <w:separator/>
      </w:r>
    </w:p>
  </w:footnote>
  <w:footnote w:type="continuationSeparator" w:id="0">
    <w:p w14:paraId="64099FE6" w14:textId="77777777" w:rsidR="00CD3149" w:rsidRDefault="00CD31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BBA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7DD93D" wp14:editId="2403BF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9A336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D43A6D" wp14:editId="6ED242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AC5C3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25BFD"/>
    <w:multiLevelType w:val="hybridMultilevel"/>
    <w:tmpl w:val="795C3000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73237"/>
    <w:multiLevelType w:val="hybridMultilevel"/>
    <w:tmpl w:val="3B5EFB46"/>
    <w:lvl w:ilvl="0" w:tplc="5BDA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02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C6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8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58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6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0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8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D2345"/>
    <w:multiLevelType w:val="hybridMultilevel"/>
    <w:tmpl w:val="8A94D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4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D3149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22CDA"/>
  <w15:docId w15:val="{DA3C9E0D-C1D6-4E81-8CF7-F6023652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2021-09-27T13:09:00Z</dcterms:created>
  <dcterms:modified xsi:type="dcterms:W3CDTF">2021-09-27T13:09:00Z</dcterms:modified>
</cp:coreProperties>
</file>