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5D819" w14:textId="277B0BA5" w:rsidR="00412952" w:rsidRPr="007F05E6" w:rsidRDefault="00412952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bookmarkStart w:id="0" w:name="_GoBack"/>
      <w:bookmarkEnd w:id="0"/>
      <w:r w:rsidRPr="00CB3374">
        <w:t>onstruction</w:t>
      </w:r>
    </w:p>
    <w:p w14:paraId="7AE0121E" w14:textId="01BD85AA" w:rsidR="00412952" w:rsidRPr="00692A45" w:rsidRDefault="00412952" w:rsidP="001F2F64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Just-i</w:t>
      </w:r>
      <w:r w:rsidRPr="004D0A5C">
        <w:t>n-</w:t>
      </w:r>
      <w:r>
        <w:t>t</w:t>
      </w:r>
      <w:r w:rsidRPr="004D0A5C">
        <w:t>ime (JIT)</w:t>
      </w:r>
      <w:r>
        <w:t xml:space="preserve"> (learner)</w:t>
      </w:r>
    </w:p>
    <w:p w14:paraId="0123FD57" w14:textId="77777777" w:rsidR="00412952" w:rsidRDefault="00412952" w:rsidP="00BE0111">
      <w:pPr>
        <w:pStyle w:val="Answer"/>
        <w:ind w:left="0"/>
      </w:pPr>
      <w:r w:rsidRPr="004D0A5C">
        <w:t xml:space="preserve">Investigate the use of just-in-time </w:t>
      </w:r>
      <w:r>
        <w:t xml:space="preserve">(JIT) </w:t>
      </w:r>
      <w:r w:rsidRPr="004D0A5C">
        <w:t>in construction</w:t>
      </w:r>
      <w:r>
        <w:t xml:space="preserve"> within the industry.</w:t>
      </w:r>
    </w:p>
    <w:p w14:paraId="5CBAB092" w14:textId="77777777" w:rsidR="00412952" w:rsidRDefault="00412952" w:rsidP="00BE0111">
      <w:pPr>
        <w:pStyle w:val="Answer"/>
        <w:ind w:left="0"/>
      </w:pPr>
    </w:p>
    <w:p w14:paraId="0114B333" w14:textId="77777777" w:rsidR="00412952" w:rsidRDefault="00412952" w:rsidP="00412952">
      <w:pPr>
        <w:pStyle w:val="Answer"/>
        <w:numPr>
          <w:ilvl w:val="0"/>
          <w:numId w:val="35"/>
        </w:numPr>
      </w:pPr>
      <w:r>
        <w:t>List</w:t>
      </w:r>
      <w:r w:rsidRPr="004D0A5C">
        <w:t xml:space="preserve"> </w:t>
      </w:r>
      <w:r>
        <w:t>five</w:t>
      </w:r>
      <w:r w:rsidRPr="004D0A5C">
        <w:t xml:space="preserve"> things you have discovered about </w:t>
      </w:r>
      <w:r>
        <w:t xml:space="preserve">JIT </w:t>
      </w:r>
      <w:r w:rsidRPr="004D0A5C">
        <w:t>manufacturing</w:t>
      </w:r>
      <w:r>
        <w:t>.</w:t>
      </w:r>
    </w:p>
    <w:p w14:paraId="122B6886" w14:textId="77777777" w:rsidR="00412952" w:rsidRDefault="00412952" w:rsidP="00BE0111">
      <w:pPr>
        <w:pStyle w:val="Answer"/>
      </w:pPr>
    </w:p>
    <w:p w14:paraId="26558A9D" w14:textId="77777777" w:rsidR="00412952" w:rsidRDefault="00412952" w:rsidP="00BE0111">
      <w:pPr>
        <w:pStyle w:val="Answer"/>
        <w:rPr>
          <w:color w:val="FF0000"/>
        </w:rPr>
      </w:pPr>
    </w:p>
    <w:p w14:paraId="3AB37546" w14:textId="77777777" w:rsidR="00412952" w:rsidRDefault="00412952" w:rsidP="00BE0111">
      <w:pPr>
        <w:pStyle w:val="Answer"/>
        <w:rPr>
          <w:color w:val="FF0000"/>
        </w:rPr>
      </w:pPr>
    </w:p>
    <w:p w14:paraId="11A6E486" w14:textId="77777777" w:rsidR="00412952" w:rsidRDefault="00412952" w:rsidP="00BE0111">
      <w:pPr>
        <w:pStyle w:val="Answer"/>
        <w:rPr>
          <w:color w:val="FF0000"/>
        </w:rPr>
      </w:pPr>
    </w:p>
    <w:p w14:paraId="4A999BA1" w14:textId="77777777" w:rsidR="00412952" w:rsidRDefault="00412952" w:rsidP="00BE0111">
      <w:pPr>
        <w:pStyle w:val="Answer"/>
        <w:rPr>
          <w:color w:val="FF0000"/>
        </w:rPr>
      </w:pPr>
    </w:p>
    <w:p w14:paraId="01F45D1D" w14:textId="77777777" w:rsidR="00412952" w:rsidRDefault="00412952" w:rsidP="00BE0111">
      <w:pPr>
        <w:pStyle w:val="Answer"/>
      </w:pPr>
    </w:p>
    <w:p w14:paraId="16A4CB0C" w14:textId="77777777" w:rsidR="00412952" w:rsidRDefault="00412952" w:rsidP="00412952">
      <w:pPr>
        <w:pStyle w:val="Answer"/>
        <w:numPr>
          <w:ilvl w:val="0"/>
          <w:numId w:val="35"/>
        </w:numPr>
      </w:pPr>
      <w:r>
        <w:t xml:space="preserve">Explain </w:t>
      </w:r>
      <w:r w:rsidRPr="004D0A5C">
        <w:t xml:space="preserve">how </w:t>
      </w:r>
      <w:r>
        <w:t>JIT</w:t>
      </w:r>
      <w:r w:rsidRPr="004D0A5C">
        <w:t xml:space="preserve"> is used </w:t>
      </w:r>
      <w:r>
        <w:t>in the construction industry and give some examples</w:t>
      </w:r>
      <w:r w:rsidRPr="004D0A5C">
        <w:t xml:space="preserve">. </w:t>
      </w:r>
    </w:p>
    <w:p w14:paraId="4B0E56F7" w14:textId="77777777" w:rsidR="00412952" w:rsidRDefault="00412952" w:rsidP="00BE0111">
      <w:pPr>
        <w:pStyle w:val="Answer"/>
        <w:ind w:left="720"/>
      </w:pPr>
    </w:p>
    <w:p w14:paraId="002B16C7" w14:textId="77777777" w:rsidR="00412952" w:rsidRDefault="00412952" w:rsidP="00BE0111">
      <w:pPr>
        <w:pStyle w:val="Answer"/>
        <w:ind w:left="0"/>
        <w:rPr>
          <w:color w:val="FF0000"/>
        </w:rPr>
      </w:pPr>
    </w:p>
    <w:p w14:paraId="101589FE" w14:textId="77777777" w:rsidR="00412952" w:rsidRDefault="00412952" w:rsidP="00BE0111">
      <w:pPr>
        <w:pStyle w:val="Answer"/>
        <w:ind w:left="0"/>
        <w:rPr>
          <w:color w:val="FF0000"/>
        </w:rPr>
      </w:pPr>
    </w:p>
    <w:p w14:paraId="255B8382" w14:textId="77777777" w:rsidR="00412952" w:rsidRDefault="00412952" w:rsidP="00BE0111">
      <w:pPr>
        <w:pStyle w:val="Answer"/>
        <w:ind w:left="0"/>
        <w:rPr>
          <w:color w:val="FF0000"/>
        </w:rPr>
      </w:pPr>
    </w:p>
    <w:p w14:paraId="42D0D6D8" w14:textId="77777777" w:rsidR="00412952" w:rsidRDefault="00412952" w:rsidP="00BE0111">
      <w:pPr>
        <w:pStyle w:val="Answer"/>
        <w:ind w:left="0"/>
      </w:pPr>
    </w:p>
    <w:p w14:paraId="60CEE67F" w14:textId="77777777" w:rsidR="00412952" w:rsidRDefault="00412952" w:rsidP="00412952">
      <w:pPr>
        <w:pStyle w:val="Answer"/>
        <w:numPr>
          <w:ilvl w:val="0"/>
          <w:numId w:val="35"/>
        </w:numPr>
      </w:pPr>
      <w:r w:rsidRPr="004D0A5C">
        <w:t xml:space="preserve">Which industry did JIT originate within? </w:t>
      </w:r>
    </w:p>
    <w:p w14:paraId="7C6D81A8" w14:textId="77777777" w:rsidR="00412952" w:rsidRDefault="00412952" w:rsidP="00BE0111">
      <w:pPr>
        <w:pStyle w:val="Answer"/>
        <w:ind w:left="720"/>
      </w:pPr>
    </w:p>
    <w:p w14:paraId="1013FCF9" w14:textId="77777777" w:rsidR="00412952" w:rsidRDefault="00412952" w:rsidP="00BE0111">
      <w:pPr>
        <w:pStyle w:val="Answer"/>
        <w:ind w:left="0"/>
        <w:rPr>
          <w:color w:val="FF0000"/>
        </w:rPr>
      </w:pPr>
    </w:p>
    <w:p w14:paraId="69DCA882" w14:textId="77777777" w:rsidR="00412952" w:rsidRDefault="00412952" w:rsidP="00BE0111">
      <w:pPr>
        <w:pStyle w:val="Answer"/>
        <w:ind w:left="0"/>
        <w:rPr>
          <w:color w:val="FF0000"/>
        </w:rPr>
      </w:pPr>
    </w:p>
    <w:p w14:paraId="51396B14" w14:textId="77777777" w:rsidR="00412952" w:rsidRDefault="00412952" w:rsidP="00BE0111">
      <w:pPr>
        <w:pStyle w:val="Answer"/>
        <w:ind w:left="0"/>
      </w:pPr>
    </w:p>
    <w:p w14:paraId="22CDAEAA" w14:textId="77777777" w:rsidR="00412952" w:rsidRDefault="00412952" w:rsidP="00412952">
      <w:pPr>
        <w:pStyle w:val="Answer"/>
        <w:numPr>
          <w:ilvl w:val="0"/>
          <w:numId w:val="35"/>
        </w:numPr>
      </w:pPr>
      <w:r>
        <w:t>Describe</w:t>
      </w:r>
      <w:r w:rsidRPr="004D0A5C">
        <w:t xml:space="preserve"> the advantages </w:t>
      </w:r>
      <w:r>
        <w:t>of JIT</w:t>
      </w:r>
      <w:r w:rsidRPr="004D0A5C">
        <w:t xml:space="preserve">? </w:t>
      </w:r>
    </w:p>
    <w:p w14:paraId="47B285C6" w14:textId="77777777" w:rsidR="00412952" w:rsidRDefault="00412952" w:rsidP="00BE0111">
      <w:pPr>
        <w:pStyle w:val="Answer"/>
        <w:ind w:left="720"/>
      </w:pPr>
    </w:p>
    <w:p w14:paraId="26C2EADA" w14:textId="77777777" w:rsidR="00412952" w:rsidRPr="00400291" w:rsidRDefault="00412952" w:rsidP="00BE0111">
      <w:pPr>
        <w:pStyle w:val="Answer"/>
        <w:ind w:left="720"/>
        <w:rPr>
          <w:color w:val="FF0000"/>
        </w:rPr>
      </w:pPr>
      <w:r w:rsidRPr="00400291">
        <w:rPr>
          <w:color w:val="FF0000"/>
        </w:rPr>
        <w:t>.</w:t>
      </w:r>
    </w:p>
    <w:p w14:paraId="1EB87295" w14:textId="77777777" w:rsidR="00412952" w:rsidRDefault="00412952" w:rsidP="00BE0111">
      <w:pPr>
        <w:pStyle w:val="Answer"/>
        <w:ind w:left="0"/>
      </w:pPr>
    </w:p>
    <w:p w14:paraId="25107940" w14:textId="77777777" w:rsidR="00412952" w:rsidRDefault="00412952" w:rsidP="00BE0111">
      <w:pPr>
        <w:pStyle w:val="Answer"/>
      </w:pPr>
    </w:p>
    <w:p w14:paraId="04084BCB" w14:textId="77777777" w:rsidR="00412952" w:rsidRDefault="00412952" w:rsidP="00BE0111">
      <w:pPr>
        <w:pStyle w:val="Answer"/>
      </w:pPr>
    </w:p>
    <w:p w14:paraId="4D505F6C" w14:textId="77777777" w:rsidR="00412952" w:rsidRDefault="00412952" w:rsidP="00BE0111">
      <w:pPr>
        <w:pStyle w:val="Answer"/>
      </w:pPr>
    </w:p>
    <w:p w14:paraId="1F698050" w14:textId="77777777" w:rsidR="00412952" w:rsidRDefault="00412952" w:rsidP="00BE0111">
      <w:pPr>
        <w:pStyle w:val="Answer"/>
        <w:ind w:left="0"/>
      </w:pPr>
    </w:p>
    <w:p w14:paraId="2D6C3AE1" w14:textId="77777777" w:rsidR="00412952" w:rsidRDefault="00412952" w:rsidP="00412952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0A5C">
        <w:rPr>
          <w:rFonts w:cs="Arial"/>
          <w:szCs w:val="22"/>
        </w:rPr>
        <w:t xml:space="preserve">Describe the </w:t>
      </w:r>
      <w:r>
        <w:rPr>
          <w:rFonts w:cs="Arial"/>
          <w:szCs w:val="22"/>
        </w:rPr>
        <w:t>disadvantages of JIT</w:t>
      </w:r>
      <w:r w:rsidRPr="004D0A5C">
        <w:rPr>
          <w:rFonts w:cs="Arial"/>
          <w:szCs w:val="22"/>
        </w:rPr>
        <w:t xml:space="preserve">? </w:t>
      </w:r>
    </w:p>
    <w:p w14:paraId="2C1B9DF6" w14:textId="77777777" w:rsidR="00412952" w:rsidRPr="00065719" w:rsidRDefault="00412952" w:rsidP="00BE0111">
      <w:pPr>
        <w:pStyle w:val="ListParagraph"/>
        <w:rPr>
          <w:rFonts w:cs="Arial"/>
          <w:color w:val="FF0000"/>
          <w:szCs w:val="22"/>
        </w:rPr>
      </w:pPr>
    </w:p>
    <w:p w14:paraId="3A87A023" w14:textId="77777777" w:rsidR="00412952" w:rsidRDefault="00412952" w:rsidP="00BE0111">
      <w:pPr>
        <w:rPr>
          <w:rFonts w:cs="Arial"/>
          <w:szCs w:val="22"/>
        </w:rPr>
      </w:pPr>
    </w:p>
    <w:p w14:paraId="00173A48" w14:textId="77777777" w:rsidR="00412952" w:rsidRDefault="00412952" w:rsidP="00BE0111">
      <w:pPr>
        <w:rPr>
          <w:rFonts w:cs="Arial"/>
          <w:szCs w:val="22"/>
        </w:rPr>
      </w:pPr>
    </w:p>
    <w:p w14:paraId="16238E49" w14:textId="77777777" w:rsidR="00412952" w:rsidRDefault="00412952" w:rsidP="00BE0111">
      <w:pPr>
        <w:rPr>
          <w:rFonts w:cs="Arial"/>
          <w:szCs w:val="22"/>
        </w:rPr>
      </w:pPr>
    </w:p>
    <w:p w14:paraId="6D164DDA" w14:textId="77777777" w:rsidR="00412952" w:rsidRDefault="00412952" w:rsidP="00BE0111">
      <w:pPr>
        <w:rPr>
          <w:rFonts w:cs="Arial"/>
          <w:szCs w:val="22"/>
        </w:rPr>
      </w:pPr>
    </w:p>
    <w:p w14:paraId="0BB588B2" w14:textId="77777777" w:rsidR="00412952" w:rsidRDefault="00412952" w:rsidP="002A2C2C"/>
    <w:p w14:paraId="4E49D6AD" w14:textId="77777777" w:rsidR="00412952" w:rsidRPr="002A2C2C" w:rsidRDefault="00412952" w:rsidP="00412952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0A5C">
        <w:lastRenderedPageBreak/>
        <w:t>Create an information sheet or poster promoting the benefits of JIT</w:t>
      </w:r>
      <w:r>
        <w:t>.</w:t>
      </w:r>
    </w:p>
    <w:p w14:paraId="0037886B" w14:textId="77777777" w:rsidR="00474F67" w:rsidRDefault="00474F67" w:rsidP="00474F67">
      <w:pPr>
        <w:rPr>
          <w:rFonts w:cs="Arial"/>
          <w:szCs w:val="22"/>
        </w:rPr>
      </w:pPr>
    </w:p>
    <w:p w14:paraId="6D79178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17D47" w14:textId="77777777" w:rsidR="00412952" w:rsidRDefault="00412952">
      <w:pPr>
        <w:spacing w:before="0" w:after="0"/>
      </w:pPr>
      <w:r>
        <w:separator/>
      </w:r>
    </w:p>
  </w:endnote>
  <w:endnote w:type="continuationSeparator" w:id="0">
    <w:p w14:paraId="1CD04636" w14:textId="77777777" w:rsidR="00412952" w:rsidRDefault="004129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253AF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EC51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8F77A57" wp14:editId="491D60C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B09D5E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360624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F77A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B09D5E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360624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7159D6A" wp14:editId="6344A20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12952">
      <w:fldChar w:fldCharType="begin"/>
    </w:r>
    <w:r w:rsidR="00412952">
      <w:instrText xml:space="preserve"> NUMPAGES   \* MERGEFORMAT </w:instrText>
    </w:r>
    <w:r w:rsidR="00412952">
      <w:fldChar w:fldCharType="separate"/>
    </w:r>
    <w:r w:rsidR="00F03E33">
      <w:t>1</w:t>
    </w:r>
    <w:r w:rsidR="0041295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AFA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B21E" w14:textId="77777777" w:rsidR="00412952" w:rsidRDefault="00412952">
      <w:pPr>
        <w:spacing w:before="0" w:after="0"/>
      </w:pPr>
      <w:r>
        <w:separator/>
      </w:r>
    </w:p>
  </w:footnote>
  <w:footnote w:type="continuationSeparator" w:id="0">
    <w:p w14:paraId="0D7CADB5" w14:textId="77777777" w:rsidR="00412952" w:rsidRDefault="004129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373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B5B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1F8AFE3" wp14:editId="5C8056C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D18FD6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28DFCCA" wp14:editId="5C27ABD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6CE75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2CB6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57AD8"/>
    <w:multiLevelType w:val="hybridMultilevel"/>
    <w:tmpl w:val="259AF2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5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12952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21530"/>
  <w15:docId w15:val="{E87579D2-6B27-4848-B607-23845066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12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2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2021-09-24T11:13:00Z</dcterms:created>
  <dcterms:modified xsi:type="dcterms:W3CDTF">2021-09-24T11:14:00Z</dcterms:modified>
</cp:coreProperties>
</file>