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55F60" w14:textId="13056274" w:rsidR="00AD4AD9" w:rsidRPr="007F05E6" w:rsidRDefault="00AD4AD9" w:rsidP="00474F67">
      <w:pPr>
        <w:pStyle w:val="Unittitle"/>
      </w:pPr>
      <w:r>
        <w:t>10.</w:t>
      </w:r>
      <w:r w:rsidRPr="00FF4100">
        <w:t xml:space="preserve"> </w:t>
      </w:r>
      <w:r w:rsidRPr="00CB3374">
        <w:t xml:space="preserve">Digital </w:t>
      </w:r>
      <w:r>
        <w:t>t</w:t>
      </w:r>
      <w:r w:rsidRPr="00CB3374">
        <w:t xml:space="preserve">echnology in </w:t>
      </w:r>
      <w:r>
        <w:t>c</w:t>
      </w:r>
      <w:bookmarkStart w:id="0" w:name="_GoBack"/>
      <w:bookmarkEnd w:id="0"/>
      <w:r w:rsidRPr="00CB3374">
        <w:t>onstruction</w:t>
      </w:r>
    </w:p>
    <w:p w14:paraId="29089FCC" w14:textId="0C661D85" w:rsidR="00AD4AD9" w:rsidRPr="00692A45" w:rsidRDefault="00AD4AD9" w:rsidP="001F2F64">
      <w:pPr>
        <w:pStyle w:val="Heading1"/>
      </w:pPr>
      <w:r w:rsidRPr="00692A45">
        <w:t xml:space="preserve">Worksheet </w:t>
      </w:r>
      <w:r>
        <w:t>2</w:t>
      </w:r>
      <w:r w:rsidRPr="00692A45">
        <w:t xml:space="preserve">: </w:t>
      </w:r>
      <w:r>
        <w:t>Smart buildings (learner)</w:t>
      </w:r>
    </w:p>
    <w:p w14:paraId="4AE7183F" w14:textId="33B90DBA" w:rsidR="00AD4AD9" w:rsidRDefault="00AD4AD9" w:rsidP="004D0A5C">
      <w:pPr>
        <w:pStyle w:val="Answer"/>
        <w:ind w:left="0"/>
      </w:pPr>
      <w:r>
        <w:t>Research</w:t>
      </w:r>
      <w:r w:rsidRPr="004D0A5C">
        <w:t xml:space="preserve"> </w:t>
      </w:r>
      <w:r>
        <w:t xml:space="preserve">smart buildings and how buildings learn.  Read the article and answer the questions. </w:t>
      </w:r>
    </w:p>
    <w:p w14:paraId="1E9A04A4" w14:textId="77777777" w:rsidR="00AD4AD9" w:rsidRDefault="00AD4AD9" w:rsidP="004D0A5C">
      <w:pPr>
        <w:pStyle w:val="Answer"/>
        <w:ind w:left="0"/>
      </w:pPr>
      <w:hyperlink r:id="rId7" w:history="1">
        <w:r w:rsidRPr="006819DC">
          <w:rPr>
            <w:rStyle w:val="Hyperlink"/>
          </w:rPr>
          <w:t>https://facilityexecutive.com/2017/12/how-buildings-learn-machine-learning/</w:t>
        </w:r>
      </w:hyperlink>
    </w:p>
    <w:p w14:paraId="15B0B7FC" w14:textId="77777777" w:rsidR="00AD4AD9" w:rsidRDefault="00AD4AD9" w:rsidP="004D0A5C">
      <w:pPr>
        <w:pStyle w:val="Answer"/>
        <w:ind w:left="0"/>
      </w:pPr>
    </w:p>
    <w:p w14:paraId="378EFF10" w14:textId="77777777" w:rsidR="00AD4AD9" w:rsidRDefault="00AD4AD9" w:rsidP="00AD4AD9">
      <w:pPr>
        <w:pStyle w:val="Answer"/>
        <w:numPr>
          <w:ilvl w:val="0"/>
          <w:numId w:val="35"/>
        </w:numPr>
      </w:pPr>
      <w:r>
        <w:t xml:space="preserve">What is an algorithm? </w:t>
      </w:r>
    </w:p>
    <w:p w14:paraId="03DBCB5A" w14:textId="77777777" w:rsidR="00AD4AD9" w:rsidRDefault="00AD4AD9" w:rsidP="006C5E1F">
      <w:pPr>
        <w:pStyle w:val="Answer"/>
        <w:ind w:left="720"/>
      </w:pPr>
    </w:p>
    <w:p w14:paraId="2214FA90" w14:textId="77777777" w:rsidR="00AD4AD9" w:rsidRDefault="00AD4AD9" w:rsidP="004D0A5C">
      <w:pPr>
        <w:pStyle w:val="Answer"/>
        <w:ind w:left="0"/>
        <w:rPr>
          <w:color w:val="FF0000"/>
        </w:rPr>
      </w:pPr>
    </w:p>
    <w:p w14:paraId="19DD2900" w14:textId="77777777" w:rsidR="00AD4AD9" w:rsidRDefault="00AD4AD9" w:rsidP="004D0A5C">
      <w:pPr>
        <w:pStyle w:val="Answer"/>
        <w:ind w:left="0"/>
        <w:rPr>
          <w:color w:val="FF0000"/>
        </w:rPr>
      </w:pPr>
    </w:p>
    <w:p w14:paraId="547AB1CD" w14:textId="77777777" w:rsidR="00AD4AD9" w:rsidRDefault="00AD4AD9" w:rsidP="004D0A5C">
      <w:pPr>
        <w:pStyle w:val="Answer"/>
        <w:ind w:left="0"/>
      </w:pPr>
    </w:p>
    <w:p w14:paraId="0203E649" w14:textId="77777777" w:rsidR="00AD4AD9" w:rsidRDefault="00AD4AD9" w:rsidP="00AD4AD9">
      <w:pPr>
        <w:pStyle w:val="Answer"/>
        <w:numPr>
          <w:ilvl w:val="0"/>
          <w:numId w:val="35"/>
        </w:numPr>
      </w:pPr>
      <w:r>
        <w:t xml:space="preserve">What is machine learning? </w:t>
      </w:r>
    </w:p>
    <w:p w14:paraId="6AA625B4" w14:textId="77777777" w:rsidR="00AD4AD9" w:rsidRDefault="00AD4AD9" w:rsidP="006C5E1F">
      <w:pPr>
        <w:pStyle w:val="Answer"/>
      </w:pPr>
    </w:p>
    <w:p w14:paraId="03016A86" w14:textId="77777777" w:rsidR="00AD4AD9" w:rsidRDefault="00AD4AD9" w:rsidP="004D0A5C">
      <w:pPr>
        <w:pStyle w:val="Answer"/>
        <w:ind w:left="0"/>
        <w:rPr>
          <w:color w:val="FF0000"/>
        </w:rPr>
      </w:pPr>
    </w:p>
    <w:p w14:paraId="68605205" w14:textId="77777777" w:rsidR="00AD4AD9" w:rsidRDefault="00AD4AD9" w:rsidP="004D0A5C">
      <w:pPr>
        <w:pStyle w:val="Answer"/>
        <w:ind w:left="0"/>
        <w:rPr>
          <w:color w:val="FF0000"/>
        </w:rPr>
      </w:pPr>
    </w:p>
    <w:p w14:paraId="523784A0" w14:textId="77777777" w:rsidR="00AD4AD9" w:rsidRDefault="00AD4AD9" w:rsidP="004D0A5C">
      <w:pPr>
        <w:pStyle w:val="Answer"/>
        <w:ind w:left="0"/>
        <w:rPr>
          <w:color w:val="FF0000"/>
        </w:rPr>
      </w:pPr>
    </w:p>
    <w:p w14:paraId="36E7D3CE" w14:textId="77777777" w:rsidR="00AD4AD9" w:rsidRDefault="00AD4AD9" w:rsidP="004D0A5C">
      <w:pPr>
        <w:pStyle w:val="Answer"/>
        <w:ind w:left="0"/>
        <w:rPr>
          <w:color w:val="FF0000"/>
        </w:rPr>
      </w:pPr>
    </w:p>
    <w:p w14:paraId="76B54BF7" w14:textId="77777777" w:rsidR="00AD4AD9" w:rsidRDefault="00AD4AD9" w:rsidP="004D0A5C">
      <w:pPr>
        <w:pStyle w:val="Answer"/>
        <w:ind w:left="0"/>
      </w:pPr>
    </w:p>
    <w:p w14:paraId="24304389" w14:textId="77777777" w:rsidR="00AD4AD9" w:rsidRDefault="00AD4AD9" w:rsidP="00AD4AD9">
      <w:pPr>
        <w:pStyle w:val="Answer"/>
        <w:numPr>
          <w:ilvl w:val="0"/>
          <w:numId w:val="35"/>
        </w:numPr>
      </w:pPr>
      <w:r>
        <w:t>Explain supervised learning.</w:t>
      </w:r>
    </w:p>
    <w:p w14:paraId="6A9B9B89" w14:textId="77777777" w:rsidR="00AD4AD9" w:rsidRDefault="00AD4AD9" w:rsidP="00C52FE7">
      <w:pPr>
        <w:pStyle w:val="Answer"/>
        <w:ind w:left="0"/>
      </w:pPr>
    </w:p>
    <w:p w14:paraId="6EAABC85" w14:textId="77777777" w:rsidR="00AD4AD9" w:rsidRDefault="00AD4AD9" w:rsidP="00C52FE7">
      <w:pPr>
        <w:pStyle w:val="Answer"/>
        <w:ind w:left="0"/>
        <w:rPr>
          <w:color w:val="FF0000"/>
        </w:rPr>
      </w:pPr>
    </w:p>
    <w:p w14:paraId="270F2DC8" w14:textId="77777777" w:rsidR="00AD4AD9" w:rsidRDefault="00AD4AD9" w:rsidP="00C52FE7">
      <w:pPr>
        <w:pStyle w:val="Answer"/>
        <w:ind w:left="0"/>
        <w:rPr>
          <w:color w:val="FF0000"/>
        </w:rPr>
      </w:pPr>
    </w:p>
    <w:p w14:paraId="0C5C280D" w14:textId="77777777" w:rsidR="00AD4AD9" w:rsidRDefault="00AD4AD9" w:rsidP="00C52FE7">
      <w:pPr>
        <w:pStyle w:val="Answer"/>
        <w:ind w:left="0"/>
        <w:rPr>
          <w:color w:val="FF0000"/>
        </w:rPr>
      </w:pPr>
    </w:p>
    <w:p w14:paraId="46793EC2" w14:textId="77777777" w:rsidR="00AD4AD9" w:rsidRDefault="00AD4AD9" w:rsidP="00C52FE7">
      <w:pPr>
        <w:pStyle w:val="Answer"/>
        <w:ind w:left="0"/>
        <w:rPr>
          <w:color w:val="FF0000"/>
        </w:rPr>
      </w:pPr>
    </w:p>
    <w:p w14:paraId="34696F9F" w14:textId="77777777" w:rsidR="00AD4AD9" w:rsidRDefault="00AD4AD9" w:rsidP="00C52FE7">
      <w:pPr>
        <w:pStyle w:val="Answer"/>
        <w:ind w:left="0"/>
        <w:rPr>
          <w:color w:val="FF0000"/>
        </w:rPr>
      </w:pPr>
    </w:p>
    <w:p w14:paraId="4BEBE3C1" w14:textId="77777777" w:rsidR="00AD4AD9" w:rsidRDefault="00AD4AD9" w:rsidP="00C52FE7">
      <w:pPr>
        <w:pStyle w:val="Answer"/>
        <w:ind w:left="0"/>
      </w:pPr>
    </w:p>
    <w:p w14:paraId="338D3769" w14:textId="77777777" w:rsidR="00AD4AD9" w:rsidRDefault="00AD4AD9" w:rsidP="00AD4AD9">
      <w:pPr>
        <w:pStyle w:val="Answer"/>
        <w:numPr>
          <w:ilvl w:val="0"/>
          <w:numId w:val="35"/>
        </w:numPr>
      </w:pPr>
      <w:r>
        <w:t xml:space="preserve">Explain unsupervised learning. </w:t>
      </w:r>
    </w:p>
    <w:p w14:paraId="4B9377E2" w14:textId="77777777" w:rsidR="00AD4AD9" w:rsidRDefault="00AD4AD9" w:rsidP="004D0A5C">
      <w:pPr>
        <w:pStyle w:val="Answer"/>
        <w:ind w:left="0"/>
      </w:pPr>
    </w:p>
    <w:p w14:paraId="736AF08A" w14:textId="77777777" w:rsidR="00AD4AD9" w:rsidRDefault="00AD4AD9" w:rsidP="004D0A5C">
      <w:pPr>
        <w:pStyle w:val="Answer"/>
        <w:ind w:left="0"/>
        <w:rPr>
          <w:color w:val="FF0000"/>
        </w:rPr>
      </w:pPr>
    </w:p>
    <w:p w14:paraId="689ADD5C" w14:textId="77777777" w:rsidR="00AD4AD9" w:rsidRDefault="00AD4AD9" w:rsidP="004D0A5C">
      <w:pPr>
        <w:pStyle w:val="Answer"/>
        <w:ind w:left="0"/>
        <w:rPr>
          <w:color w:val="FF0000"/>
        </w:rPr>
      </w:pPr>
    </w:p>
    <w:p w14:paraId="182AFCBF" w14:textId="77777777" w:rsidR="00AD4AD9" w:rsidRDefault="00AD4AD9" w:rsidP="004D0A5C">
      <w:pPr>
        <w:pStyle w:val="Answer"/>
        <w:ind w:left="0"/>
      </w:pPr>
    </w:p>
    <w:p w14:paraId="442EFB8F" w14:textId="77777777" w:rsidR="00AD4AD9" w:rsidRDefault="00AD4AD9" w:rsidP="004D0A5C">
      <w:pPr>
        <w:pStyle w:val="Answer"/>
        <w:ind w:left="0"/>
      </w:pPr>
    </w:p>
    <w:p w14:paraId="5975846D" w14:textId="77777777" w:rsidR="00AD4AD9" w:rsidRPr="00C52FE7" w:rsidRDefault="00AD4AD9" w:rsidP="00C52FE7">
      <w:pPr>
        <w:rPr>
          <w:rFonts w:cs="Arial"/>
          <w:szCs w:val="22"/>
        </w:rPr>
      </w:pPr>
    </w:p>
    <w:p w14:paraId="57D57FBC" w14:textId="77777777" w:rsidR="00474F67" w:rsidRDefault="00474F67" w:rsidP="00474F67">
      <w:pPr>
        <w:rPr>
          <w:rFonts w:cs="Arial"/>
          <w:szCs w:val="22"/>
        </w:rPr>
      </w:pPr>
    </w:p>
    <w:p w14:paraId="349226D0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9A44E" w14:textId="77777777" w:rsidR="00AD4AD9" w:rsidRDefault="00AD4AD9">
      <w:pPr>
        <w:spacing w:before="0" w:after="0"/>
      </w:pPr>
      <w:r>
        <w:separator/>
      </w:r>
    </w:p>
  </w:endnote>
  <w:endnote w:type="continuationSeparator" w:id="0">
    <w:p w14:paraId="5A3969CF" w14:textId="77777777" w:rsidR="00AD4AD9" w:rsidRDefault="00AD4AD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5B561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62225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C9B897D" wp14:editId="15F638D6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E4B446A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88C8688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9B897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5E4B446A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88C8688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1EF149A" wp14:editId="6BF62DE3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AD4AD9">
      <w:fldChar w:fldCharType="begin"/>
    </w:r>
    <w:r w:rsidR="00AD4AD9">
      <w:instrText xml:space="preserve"> NUMPAGES   \* MERGEFORMAT </w:instrText>
    </w:r>
    <w:r w:rsidR="00AD4AD9">
      <w:fldChar w:fldCharType="separate"/>
    </w:r>
    <w:r w:rsidR="00F03E33">
      <w:t>1</w:t>
    </w:r>
    <w:r w:rsidR="00AD4AD9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12D23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7D965" w14:textId="77777777" w:rsidR="00AD4AD9" w:rsidRDefault="00AD4AD9">
      <w:pPr>
        <w:spacing w:before="0" w:after="0"/>
      </w:pPr>
      <w:r>
        <w:separator/>
      </w:r>
    </w:p>
  </w:footnote>
  <w:footnote w:type="continuationSeparator" w:id="0">
    <w:p w14:paraId="32C6AB00" w14:textId="77777777" w:rsidR="00AD4AD9" w:rsidRDefault="00AD4AD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C23AF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59484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2B2D354" wp14:editId="2161F723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15BF5CCE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652C758" wp14:editId="70B64C5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D37DF2B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5D6AF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A718A2"/>
    <w:multiLevelType w:val="hybridMultilevel"/>
    <w:tmpl w:val="00448D5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AD9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D4AD9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C8DB94"/>
  <w15:docId w15:val="{0FE559C0-3E27-4DB2-B095-AA63EBAE6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D4AD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facilityexecutive.com/2017/12/how-buildings-learn-machine-learning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2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2021-09-24T11:15:00Z</dcterms:created>
  <dcterms:modified xsi:type="dcterms:W3CDTF">2021-09-24T11:17:00Z</dcterms:modified>
</cp:coreProperties>
</file>